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CD68CC6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384468">
        <w:rPr>
          <w:rStyle w:val="Strong"/>
          <w:rFonts w:asciiTheme="minorHAnsi" w:hAnsiTheme="minorHAnsi" w:cstheme="minorHAnsi"/>
          <w:lang w:val="en-GB"/>
        </w:rPr>
        <w:t>15-G003-22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681E7420" w:rsidR="00C44890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10941EB5" w14:textId="446AFE0D" w:rsidR="00AD5780" w:rsidRPr="00AD5780" w:rsidRDefault="00AD5780" w:rsidP="00AD5780">
      <w:pPr>
        <w:rPr>
          <w:lang w:val="en-GB"/>
        </w:rPr>
      </w:pPr>
      <w:r w:rsidRPr="00AD5780">
        <w:rPr>
          <w:noProof/>
        </w:rPr>
        <w:drawing>
          <wp:inline distT="0" distB="0" distL="0" distR="0" wp14:anchorId="45551117" wp14:editId="4B4111F0">
            <wp:extent cx="3438525" cy="7248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lastRenderedPageBreak/>
        <w:t>Background</w:t>
      </w:r>
      <w:bookmarkEnd w:id="2"/>
      <w:bookmarkEnd w:id="3"/>
    </w:p>
    <w:p w14:paraId="24A7EEAB" w14:textId="63A6E514" w:rsidR="00C44890" w:rsidRPr="00492684" w:rsidRDefault="00B12852" w:rsidP="00C44890">
      <w:pPr>
        <w:rPr>
          <w:lang w:val="en-GB"/>
        </w:rPr>
      </w:pPr>
      <w:r>
        <w:rPr>
          <w:lang w:val="en-GB"/>
        </w:rPr>
        <w:t xml:space="preserve">The procurement of materials was for the </w:t>
      </w:r>
      <w:proofErr w:type="spellStart"/>
      <w:r>
        <w:rPr>
          <w:lang w:val="en-GB"/>
        </w:rPr>
        <w:t>Nikunau</w:t>
      </w:r>
      <w:proofErr w:type="spellEnd"/>
      <w:r>
        <w:rPr>
          <w:lang w:val="en-GB"/>
        </w:rPr>
        <w:t xml:space="preserve"> Terminal Construction. The execution work will be expected to start on August, 2021 upon arrival of materials on the Island.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50A199C6" w:rsidR="00C44890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2951F43" w14:textId="2B17CD7B" w:rsidR="00B12852" w:rsidRPr="00492684" w:rsidRDefault="00B12852" w:rsidP="00C44890">
      <w:pPr>
        <w:rPr>
          <w:lang w:val="en-GB"/>
        </w:rPr>
      </w:pPr>
      <w:r>
        <w:rPr>
          <w:lang w:val="en-GB"/>
        </w:rPr>
        <w:t>Per detailed table hereunder.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36A77A26" w:rsidR="00C44890" w:rsidRPr="00492684" w:rsidRDefault="00B12852" w:rsidP="00C44890">
      <w:pPr>
        <w:rPr>
          <w:lang w:val="en-GB"/>
        </w:rPr>
      </w:pPr>
      <w:r>
        <w:rPr>
          <w:highlight w:val="yellow"/>
          <w:lang w:val="en-GB"/>
        </w:rPr>
        <w:t>NIL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34864B0B" w:rsidR="00C44890" w:rsidRPr="00492684" w:rsidRDefault="00C44890" w:rsidP="00C44890">
      <w:pPr>
        <w:rPr>
          <w:lang w:val="en-GB"/>
        </w:rPr>
      </w:pP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264C" w14:textId="77777777" w:rsidR="00F5364C" w:rsidRDefault="00F5364C">
      <w:r>
        <w:separator/>
      </w:r>
    </w:p>
  </w:endnote>
  <w:endnote w:type="continuationSeparator" w:id="0">
    <w:p w14:paraId="3FEFCA02" w14:textId="77777777" w:rsidR="00F5364C" w:rsidRDefault="00F5364C">
      <w:r>
        <w:continuationSeparator/>
      </w:r>
    </w:p>
  </w:endnote>
  <w:endnote w:type="continuationNotice" w:id="1">
    <w:p w14:paraId="54A72C54" w14:textId="77777777" w:rsidR="00F5364C" w:rsidRDefault="00F53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74F767B" w:rsidR="00B12852" w:rsidRDefault="00B1285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D5780" w:rsidRPr="00AD578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D5780" w:rsidRPr="00AD578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5C71C5F6" w:rsidR="00B12852" w:rsidRDefault="00B12852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63F16">
      <w:rPr>
        <w:noProof/>
      </w:rPr>
      <w:t>2022-02-15</w:t>
    </w:r>
    <w:r>
      <w:fldChar w:fldCharType="end"/>
    </w:r>
  </w:p>
  <w:p w14:paraId="4C7E2131" w14:textId="77777777" w:rsidR="00B12852" w:rsidRDefault="00B128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E336" w14:textId="77777777" w:rsidR="00F5364C" w:rsidRDefault="00F5364C">
      <w:r>
        <w:separator/>
      </w:r>
    </w:p>
  </w:footnote>
  <w:footnote w:type="continuationSeparator" w:id="0">
    <w:p w14:paraId="51454AA3" w14:textId="77777777" w:rsidR="00F5364C" w:rsidRDefault="00F5364C">
      <w:r>
        <w:continuationSeparator/>
      </w:r>
    </w:p>
  </w:footnote>
  <w:footnote w:type="continuationNotice" w:id="1">
    <w:p w14:paraId="2FB0B2CA" w14:textId="77777777" w:rsidR="00F5364C" w:rsidRDefault="00F53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B12852" w:rsidRPr="00FF7B55" w:rsidRDefault="00B12852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 w:rsidRPr="00A66587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A66587">
      <w:rPr>
        <w:rStyle w:val="Strong"/>
        <w:rFonts w:asciiTheme="minorHAnsi" w:hAnsiTheme="minorHAnsi" w:cstheme="minorHAnsi"/>
        <w:lang w:val="en-GB"/>
      </w:rPr>
      <w:t>-2020-</w:t>
    </w:r>
    <w:r w:rsidRPr="00800392">
      <w:rPr>
        <w:rStyle w:val="Strong"/>
        <w:rFonts w:asciiTheme="minorHAnsi" w:hAnsiTheme="minorHAnsi" w:cstheme="minorHAnsi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1square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2dash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3opensquare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5number1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68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48A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37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3AC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AA0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3F16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780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852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5F8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FF8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64C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BankNormal">
    <w:name w:val="BankNormal"/>
    <w:basedOn w:val="Normal"/>
    <w:rsid w:val="001243D1"/>
    <w:pPr>
      <w:spacing w:after="240"/>
    </w:pPr>
  </w:style>
  <w:style w:type="character" w:customStyle="1" w:styleId="Heading5Char">
    <w:name w:val="Heading 5 Char"/>
    <w:link w:val="Heading5"/>
    <w:rsid w:val="002E56DE"/>
    <w:rPr>
      <w:sz w:val="24"/>
    </w:r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tabs>
        <w:tab w:val="num" w:pos="646"/>
      </w:tabs>
      <w:spacing w:after="120"/>
      <w:ind w:left="646" w:hanging="289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tabs>
        <w:tab w:val="num" w:pos="924"/>
      </w:tabs>
      <w:spacing w:after="120"/>
      <w:ind w:left="924" w:hanging="278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tabs>
        <w:tab w:val="num" w:pos="1213"/>
      </w:tabs>
      <w:spacing w:after="120"/>
      <w:ind w:left="1213" w:hanging="289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C80EC4-9715-43E5-B9E9-07AB43BC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22</TotalTime>
  <Pages>3</Pages>
  <Words>81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545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8</cp:revision>
  <cp:lastPrinted>2013-10-18T08:32:00Z</cp:lastPrinted>
  <dcterms:created xsi:type="dcterms:W3CDTF">2020-07-06T12:33:00Z</dcterms:created>
  <dcterms:modified xsi:type="dcterms:W3CDTF">2022-02-15T02:00:00Z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